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4AC" w:rsidRPr="00A15C2C" w:rsidRDefault="009A54AC" w:rsidP="00BA052D">
      <w:pPr>
        <w:rPr>
          <w:rFonts w:ascii="黑体" w:eastAsia="黑体"/>
          <w:sz w:val="36"/>
          <w:szCs w:val="36"/>
        </w:rPr>
      </w:pPr>
      <w:r w:rsidRPr="00A15C2C">
        <w:rPr>
          <w:rFonts w:ascii="黑体" w:eastAsia="黑体" w:hint="eastAsia"/>
          <w:sz w:val="36"/>
          <w:szCs w:val="36"/>
        </w:rPr>
        <w:t>附件</w:t>
      </w:r>
      <w:r w:rsidRPr="00A15C2C">
        <w:rPr>
          <w:rFonts w:ascii="黑体" w:eastAsia="黑体"/>
          <w:sz w:val="36"/>
          <w:szCs w:val="36"/>
        </w:rPr>
        <w:t>4</w:t>
      </w:r>
      <w:r w:rsidRPr="00A15C2C">
        <w:rPr>
          <w:rFonts w:ascii="黑体" w:eastAsia="黑体" w:hint="eastAsia"/>
          <w:sz w:val="36"/>
          <w:szCs w:val="36"/>
        </w:rPr>
        <w:t>：</w:t>
      </w:r>
    </w:p>
    <w:p w:rsidR="009A54AC" w:rsidRDefault="009A54AC" w:rsidP="00C22A90">
      <w:pPr>
        <w:spacing w:beforeLines="100" w:line="500" w:lineRule="exact"/>
        <w:jc w:val="center"/>
        <w:rPr>
          <w:rFonts w:ascii="楷体" w:eastAsia="楷体" w:hAnsi="楷体"/>
          <w:b/>
          <w:bCs/>
          <w:color w:val="000000"/>
          <w:sz w:val="48"/>
          <w:szCs w:val="48"/>
        </w:rPr>
      </w:pPr>
    </w:p>
    <w:p w:rsidR="009A54AC" w:rsidRPr="00A15C2C" w:rsidRDefault="009A54AC" w:rsidP="00C22A90">
      <w:pPr>
        <w:spacing w:beforeLines="100" w:line="500" w:lineRule="exact"/>
        <w:jc w:val="center"/>
        <w:rPr>
          <w:rFonts w:ascii="黑体" w:eastAsia="黑体" w:hAnsi="楷体"/>
          <w:bCs/>
          <w:color w:val="000000"/>
          <w:sz w:val="48"/>
          <w:szCs w:val="48"/>
        </w:rPr>
      </w:pPr>
      <w:r w:rsidRPr="00A15C2C">
        <w:rPr>
          <w:rFonts w:ascii="黑体" w:eastAsia="黑体" w:hAnsi="楷体" w:hint="eastAsia"/>
          <w:bCs/>
          <w:color w:val="000000"/>
          <w:sz w:val="48"/>
          <w:szCs w:val="48"/>
        </w:rPr>
        <w:t>北京林业大学第八届“梁希杯”</w:t>
      </w:r>
    </w:p>
    <w:p w:rsidR="009A54AC" w:rsidRPr="00A15C2C" w:rsidRDefault="009A54AC" w:rsidP="00C22A90">
      <w:pPr>
        <w:spacing w:beforeLines="100" w:line="500" w:lineRule="exact"/>
        <w:jc w:val="center"/>
        <w:rPr>
          <w:rFonts w:ascii="黑体" w:eastAsia="黑体" w:hAnsi="楷体"/>
          <w:bCs/>
          <w:color w:val="000000"/>
          <w:sz w:val="48"/>
          <w:szCs w:val="48"/>
        </w:rPr>
      </w:pPr>
      <w:r w:rsidRPr="00A15C2C">
        <w:rPr>
          <w:rFonts w:ascii="黑体" w:eastAsia="黑体" w:hAnsi="楷体" w:hint="eastAsia"/>
          <w:bCs/>
          <w:color w:val="000000"/>
          <w:sz w:val="48"/>
          <w:szCs w:val="48"/>
        </w:rPr>
        <w:t>大学生创业计划竞赛</w:t>
      </w:r>
    </w:p>
    <w:p w:rsidR="009A54AC" w:rsidRDefault="009A54AC" w:rsidP="00BA052D">
      <w:pPr>
        <w:jc w:val="center"/>
        <w:rPr>
          <w:rFonts w:ascii="楷体" w:eastAsia="楷体" w:hAnsi="楷体"/>
          <w:sz w:val="84"/>
          <w:szCs w:val="84"/>
        </w:rPr>
      </w:pPr>
    </w:p>
    <w:p w:rsidR="009A54AC" w:rsidRDefault="009A54AC" w:rsidP="00BA052D">
      <w:pPr>
        <w:jc w:val="center"/>
        <w:rPr>
          <w:rFonts w:ascii="楷体" w:eastAsia="楷体" w:hAnsi="楷体"/>
          <w:sz w:val="84"/>
          <w:szCs w:val="84"/>
        </w:rPr>
      </w:pPr>
    </w:p>
    <w:p w:rsidR="009A54AC" w:rsidRPr="00BA052D" w:rsidRDefault="009A54AC" w:rsidP="00BA052D">
      <w:pPr>
        <w:spacing w:line="360" w:lineRule="auto"/>
        <w:jc w:val="center"/>
        <w:rPr>
          <w:rFonts w:ascii="楷体" w:eastAsia="楷体" w:hAnsi="楷体"/>
          <w:b/>
          <w:sz w:val="72"/>
          <w:szCs w:val="72"/>
        </w:rPr>
      </w:pPr>
      <w:r w:rsidRPr="00BA052D">
        <w:rPr>
          <w:rFonts w:ascii="楷体" w:eastAsia="楷体" w:hAnsi="楷体" w:hint="eastAsia"/>
          <w:b/>
          <w:sz w:val="72"/>
          <w:szCs w:val="72"/>
        </w:rPr>
        <w:t>作品申报书</w:t>
      </w:r>
    </w:p>
    <w:p w:rsidR="009A54AC" w:rsidRDefault="009A54AC" w:rsidP="00BA052D">
      <w:pPr>
        <w:spacing w:line="360" w:lineRule="auto"/>
        <w:jc w:val="center"/>
        <w:rPr>
          <w:rFonts w:ascii="楷体" w:eastAsia="楷体" w:hAnsi="楷体"/>
          <w:sz w:val="72"/>
          <w:szCs w:val="72"/>
        </w:rPr>
      </w:pPr>
    </w:p>
    <w:p w:rsidR="009A54AC" w:rsidRPr="00BA052D" w:rsidRDefault="009A54AC" w:rsidP="00C22A90">
      <w:pPr>
        <w:spacing w:beforeLines="100" w:afterLines="100" w:line="480" w:lineRule="auto"/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作品名称</w:t>
      </w:r>
      <w:r>
        <w:rPr>
          <w:rFonts w:ascii="楷体" w:eastAsia="楷体" w:hAnsi="楷体"/>
          <w:sz w:val="36"/>
          <w:szCs w:val="36"/>
        </w:rPr>
        <w:t>:________________</w:t>
      </w:r>
    </w:p>
    <w:p w:rsidR="009A54AC" w:rsidRDefault="009A54AC" w:rsidP="00C22A90">
      <w:pPr>
        <w:spacing w:beforeLines="100" w:afterLines="100" w:line="480" w:lineRule="auto"/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申报学院</w:t>
      </w:r>
      <w:r>
        <w:rPr>
          <w:rFonts w:ascii="楷体" w:eastAsia="楷体" w:hAnsi="楷体"/>
          <w:sz w:val="36"/>
          <w:szCs w:val="36"/>
        </w:rPr>
        <w:t>:________________</w:t>
      </w:r>
    </w:p>
    <w:p w:rsidR="009A54AC" w:rsidRDefault="009A54AC" w:rsidP="00516B28">
      <w:pPr>
        <w:spacing w:line="400" w:lineRule="exact"/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团队名称</w:t>
      </w:r>
      <w:r>
        <w:rPr>
          <w:rFonts w:ascii="楷体" w:eastAsia="楷体" w:hAnsi="楷体"/>
          <w:sz w:val="36"/>
          <w:szCs w:val="36"/>
        </w:rPr>
        <w:t>:________________</w:t>
      </w:r>
    </w:p>
    <w:p w:rsidR="009A54AC" w:rsidRDefault="009A54AC" w:rsidP="00C22A90">
      <w:pPr>
        <w:spacing w:beforeLines="100" w:afterLines="100" w:line="480" w:lineRule="auto"/>
        <w:jc w:val="left"/>
        <w:rPr>
          <w:rFonts w:ascii="楷体" w:eastAsia="楷体" w:hAnsi="楷体"/>
          <w:sz w:val="36"/>
          <w:szCs w:val="36"/>
        </w:rPr>
      </w:pPr>
    </w:p>
    <w:p w:rsidR="009A54AC" w:rsidRPr="00BA052D" w:rsidRDefault="009A54AC" w:rsidP="00C22A90">
      <w:pPr>
        <w:spacing w:beforeLines="100" w:afterLines="100" w:line="480" w:lineRule="auto"/>
        <w:jc w:val="center"/>
        <w:rPr>
          <w:rFonts w:ascii="楷体" w:eastAsia="楷体" w:hAnsi="楷体"/>
          <w:sz w:val="28"/>
          <w:szCs w:val="28"/>
        </w:rPr>
      </w:pPr>
    </w:p>
    <w:p w:rsidR="009A54AC" w:rsidRDefault="009A54AC" w:rsidP="00C22A90">
      <w:pPr>
        <w:spacing w:beforeLines="100" w:afterLines="100" w:line="480" w:lineRule="auto"/>
        <w:jc w:val="center"/>
        <w:rPr>
          <w:rFonts w:ascii="楷体" w:eastAsia="楷体" w:hAnsi="楷体"/>
          <w:sz w:val="28"/>
          <w:szCs w:val="28"/>
        </w:rPr>
      </w:pPr>
      <w:r w:rsidRPr="00BA052D">
        <w:rPr>
          <w:rFonts w:ascii="楷体" w:eastAsia="楷体" w:hAnsi="楷体" w:hint="eastAsia"/>
          <w:sz w:val="28"/>
          <w:szCs w:val="28"/>
        </w:rPr>
        <w:t>填表日期：</w:t>
      </w:r>
      <w:r>
        <w:rPr>
          <w:rFonts w:ascii="楷体" w:eastAsia="楷体" w:hAnsi="楷体"/>
          <w:sz w:val="28"/>
          <w:szCs w:val="28"/>
        </w:rPr>
        <w:t>_____</w:t>
      </w:r>
      <w:r w:rsidRPr="00BA052D"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/>
          <w:sz w:val="28"/>
          <w:szCs w:val="28"/>
        </w:rPr>
        <w:t>_____</w:t>
      </w:r>
      <w:r w:rsidRPr="00BA052D">
        <w:rPr>
          <w:rFonts w:ascii="楷体" w:eastAsia="楷体" w:hAnsi="楷体" w:hint="eastAsia"/>
          <w:sz w:val="28"/>
          <w:szCs w:val="28"/>
        </w:rPr>
        <w:t>月</w:t>
      </w:r>
      <w:r>
        <w:rPr>
          <w:rFonts w:ascii="楷体" w:eastAsia="楷体" w:hAnsi="楷体"/>
          <w:sz w:val="28"/>
          <w:szCs w:val="28"/>
        </w:rPr>
        <w:t>_____</w:t>
      </w:r>
      <w:r w:rsidRPr="00BA052D">
        <w:rPr>
          <w:rFonts w:ascii="楷体" w:eastAsia="楷体" w:hAnsi="楷体" w:hint="eastAsia"/>
          <w:sz w:val="28"/>
          <w:szCs w:val="28"/>
        </w:rPr>
        <w:t>日</w:t>
      </w:r>
    </w:p>
    <w:p w:rsidR="009A54AC" w:rsidRPr="00A15C2C" w:rsidRDefault="009A54AC" w:rsidP="00C22A90">
      <w:pPr>
        <w:widowControl/>
        <w:spacing w:afterLines="5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br w:type="page"/>
      </w:r>
      <w:r w:rsidRPr="00A15C2C">
        <w:rPr>
          <w:rFonts w:ascii="黑体" w:eastAsia="黑体" w:hAnsi="楷体" w:hint="eastAsia"/>
          <w:bCs/>
          <w:color w:val="000000"/>
          <w:sz w:val="32"/>
          <w:szCs w:val="32"/>
        </w:rPr>
        <w:t>申报者情况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"/>
        <w:gridCol w:w="1125"/>
        <w:gridCol w:w="186"/>
        <w:gridCol w:w="707"/>
        <w:gridCol w:w="857"/>
        <w:gridCol w:w="983"/>
        <w:gridCol w:w="281"/>
        <w:gridCol w:w="1270"/>
        <w:gridCol w:w="431"/>
        <w:gridCol w:w="835"/>
        <w:gridCol w:w="1323"/>
      </w:tblGrid>
      <w:tr w:rsidR="009A54AC" w:rsidRPr="00C22A90" w:rsidTr="00A15C2C">
        <w:trPr>
          <w:cantSplit/>
          <w:trHeight w:val="337"/>
        </w:trPr>
        <w:tc>
          <w:tcPr>
            <w:tcW w:w="967" w:type="pct"/>
            <w:gridSpan w:val="2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团队名称</w:t>
            </w:r>
          </w:p>
        </w:tc>
        <w:tc>
          <w:tcPr>
            <w:tcW w:w="1768" w:type="pct"/>
            <w:gridSpan w:val="5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5" w:type="pct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申报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520" w:type="pct"/>
            <w:gridSpan w:val="3"/>
          </w:tcPr>
          <w:p w:rsidR="009A54AC" w:rsidRPr="00C22A90" w:rsidRDefault="009A54A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 w:val="restart"/>
            <w:vAlign w:val="center"/>
          </w:tcPr>
          <w:p w:rsidR="009A54AC" w:rsidRPr="00C22A90" w:rsidRDefault="009A54AC" w:rsidP="00F0026C">
            <w:pPr>
              <w:jc w:val="center"/>
              <w:rPr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队长基本情况</w:t>
            </w:r>
          </w:p>
        </w:tc>
        <w:tc>
          <w:tcPr>
            <w:tcW w:w="659" w:type="pct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姓名</w:t>
            </w:r>
          </w:p>
        </w:tc>
        <w:tc>
          <w:tcPr>
            <w:tcW w:w="1027" w:type="pct"/>
            <w:gridSpan w:val="3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2" w:type="pct"/>
            <w:gridSpan w:val="2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性别</w:t>
            </w:r>
          </w:p>
        </w:tc>
        <w:tc>
          <w:tcPr>
            <w:tcW w:w="745" w:type="pct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3" w:type="pct"/>
            <w:gridSpan w:val="2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出生年月</w:t>
            </w:r>
          </w:p>
        </w:tc>
        <w:tc>
          <w:tcPr>
            <w:tcW w:w="777" w:type="pct"/>
            <w:vAlign w:val="center"/>
          </w:tcPr>
          <w:p w:rsidR="009A54AC" w:rsidRPr="00C22A90" w:rsidRDefault="009A54A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9A54AC" w:rsidRPr="00C22A90" w:rsidTr="00A15C2C">
        <w:trPr>
          <w:cantSplit/>
          <w:trHeight w:val="454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59" w:type="pct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768" w:type="pct"/>
            <w:gridSpan w:val="5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5" w:type="pct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班级</w:t>
            </w:r>
          </w:p>
        </w:tc>
        <w:tc>
          <w:tcPr>
            <w:tcW w:w="1520" w:type="pct"/>
            <w:gridSpan w:val="3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83" w:type="pct"/>
            <w:gridSpan w:val="3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联系方式</w:t>
            </w:r>
          </w:p>
        </w:tc>
        <w:tc>
          <w:tcPr>
            <w:tcW w:w="3509" w:type="pct"/>
            <w:gridSpan w:val="7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83" w:type="pct"/>
            <w:gridSpan w:val="3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常用邮箱</w:t>
            </w:r>
          </w:p>
        </w:tc>
        <w:tc>
          <w:tcPr>
            <w:tcW w:w="3509" w:type="pct"/>
            <w:gridSpan w:val="7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 w:val="restart"/>
            <w:vAlign w:val="center"/>
          </w:tcPr>
          <w:p w:rsidR="009A54AC" w:rsidRPr="00C22A90" w:rsidRDefault="009A54AC" w:rsidP="00F0026C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其他成员基本情况</w:t>
            </w:r>
          </w:p>
        </w:tc>
        <w:tc>
          <w:tcPr>
            <w:tcW w:w="769" w:type="pct"/>
            <w:gridSpan w:val="2"/>
            <w:vAlign w:val="center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姓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名</w:t>
            </w:r>
          </w:p>
        </w:tc>
        <w:tc>
          <w:tcPr>
            <w:tcW w:w="415" w:type="pct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性别</w:t>
            </w:r>
          </w:p>
        </w:tc>
        <w:tc>
          <w:tcPr>
            <w:tcW w:w="1080" w:type="pct"/>
            <w:gridSpan w:val="2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163" w:type="pct"/>
            <w:gridSpan w:val="3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班级</w:t>
            </w:r>
          </w:p>
        </w:tc>
        <w:tc>
          <w:tcPr>
            <w:tcW w:w="1267" w:type="pct"/>
            <w:gridSpan w:val="2"/>
          </w:tcPr>
          <w:p w:rsidR="009A54AC" w:rsidRPr="00C22A90" w:rsidRDefault="009A54A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联系方式</w:t>
            </w: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9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67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9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67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9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67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9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67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9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67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307" w:type="pct"/>
            <w:vMerge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9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67" w:type="pct"/>
            <w:gridSpan w:val="2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9A54AC" w:rsidRPr="00C22A90" w:rsidTr="00A15C2C">
        <w:trPr>
          <w:cantSplit/>
          <w:trHeight w:val="500"/>
        </w:trPr>
        <w:tc>
          <w:tcPr>
            <w:tcW w:w="1076" w:type="pct"/>
            <w:gridSpan w:val="3"/>
          </w:tcPr>
          <w:p w:rsidR="009A54AC" w:rsidRPr="00C22A90" w:rsidRDefault="009A54AC" w:rsidP="00BA052D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指导教师</w:t>
            </w:r>
          </w:p>
          <w:p w:rsidR="009A54AC" w:rsidRPr="00C22A90" w:rsidRDefault="009A54AC" w:rsidP="00BA052D">
            <w:pPr>
              <w:spacing w:line="500" w:lineRule="exact"/>
              <w:jc w:val="center"/>
              <w:rPr>
                <w:b/>
                <w:bCs/>
                <w:sz w:val="28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（注明院系）</w:t>
            </w:r>
          </w:p>
        </w:tc>
        <w:tc>
          <w:tcPr>
            <w:tcW w:w="3924" w:type="pct"/>
            <w:gridSpan w:val="8"/>
          </w:tcPr>
          <w:p w:rsidR="009A54AC" w:rsidRPr="00C22A90" w:rsidRDefault="009A54AC" w:rsidP="00F0026C">
            <w:pPr>
              <w:spacing w:line="400" w:lineRule="exact"/>
              <w:rPr>
                <w:b/>
                <w:bCs/>
                <w:sz w:val="28"/>
              </w:rPr>
            </w:pPr>
            <w:r w:rsidRPr="00C22A90">
              <w:rPr>
                <w:b/>
                <w:bCs/>
                <w:sz w:val="28"/>
              </w:rPr>
              <w:t xml:space="preserve"> </w:t>
            </w:r>
          </w:p>
        </w:tc>
      </w:tr>
      <w:tr w:rsidR="009A54AC" w:rsidRPr="00C22A90" w:rsidTr="00A15C2C">
        <w:trPr>
          <w:cantSplit/>
          <w:trHeight w:val="4810"/>
        </w:trPr>
        <w:tc>
          <w:tcPr>
            <w:tcW w:w="307" w:type="pct"/>
            <w:vAlign w:val="center"/>
          </w:tcPr>
          <w:p w:rsidR="009A54AC" w:rsidRPr="00C22A90" w:rsidRDefault="009A54AC" w:rsidP="00BA052D">
            <w:pPr>
              <w:rPr>
                <w:rFonts w:ascii="楷体" w:eastAsia="楷体" w:hAnsi="楷体"/>
                <w:bCs/>
                <w:color w:val="000000"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学院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资格认定</w:t>
            </w:r>
          </w:p>
        </w:tc>
        <w:tc>
          <w:tcPr>
            <w:tcW w:w="4693" w:type="pct"/>
            <w:gridSpan w:val="10"/>
            <w:vAlign w:val="center"/>
          </w:tcPr>
          <w:p w:rsidR="009A54AC" w:rsidRPr="00C22A90" w:rsidRDefault="009A54AC" w:rsidP="00567CE2">
            <w:pPr>
              <w:widowControl/>
              <w:wordWrap w:val="0"/>
              <w:spacing w:before="100" w:beforeAutospacing="1" w:after="100" w:afterAutospacing="1" w:line="340" w:lineRule="exact"/>
              <w:jc w:val="right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516B2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</w:p>
          <w:p w:rsidR="009A54AC" w:rsidRPr="00C22A90" w:rsidRDefault="009A54AC" w:rsidP="009A54AC">
            <w:pPr>
              <w:spacing w:line="360" w:lineRule="auto"/>
              <w:ind w:firstLineChars="200" w:firstLine="31680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该团队作品符合大赛相关规定</w:t>
            </w: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>,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为课外学术科技或社会实践活动成果</w:t>
            </w: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>.</w:t>
            </w:r>
          </w:p>
          <w:p w:rsidR="009A54AC" w:rsidRPr="00C22A90" w:rsidRDefault="009A54AC" w:rsidP="009A54AC">
            <w:pPr>
              <w:spacing w:line="360" w:lineRule="auto"/>
              <w:ind w:firstLineChars="200" w:firstLine="31680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  <w:p w:rsidR="009A54AC" w:rsidRPr="00C22A90" w:rsidRDefault="009A54AC" w:rsidP="00ED38F0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516B2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>(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学院盖章）</w:t>
            </w:r>
          </w:p>
          <w:p w:rsidR="009A54AC" w:rsidRPr="00C22A90" w:rsidRDefault="009A54AC" w:rsidP="009A54AC">
            <w:pPr>
              <w:wordWrap w:val="0"/>
              <w:spacing w:line="360" w:lineRule="auto"/>
              <w:ind w:firstLineChars="200" w:firstLine="31680"/>
              <w:jc w:val="right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 xml:space="preserve">                                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年</w:t>
            </w: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 xml:space="preserve">      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月</w:t>
            </w: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 xml:space="preserve">     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日</w:t>
            </w:r>
          </w:p>
        </w:tc>
      </w:tr>
    </w:tbl>
    <w:p w:rsidR="009A54AC" w:rsidRDefault="009A54AC" w:rsidP="00C22A90">
      <w:pPr>
        <w:widowControl/>
        <w:spacing w:afterLines="50"/>
        <w:jc w:val="center"/>
        <w:rPr>
          <w:rFonts w:ascii="楷体" w:eastAsia="楷体" w:hAnsi="楷体"/>
          <w:bCs/>
          <w:color w:val="000000"/>
          <w:sz w:val="32"/>
          <w:szCs w:val="32"/>
        </w:rPr>
      </w:pPr>
    </w:p>
    <w:p w:rsidR="009A54AC" w:rsidRDefault="009A54AC" w:rsidP="00C22A90">
      <w:pPr>
        <w:widowControl/>
        <w:spacing w:afterLines="50"/>
        <w:jc w:val="center"/>
        <w:rPr>
          <w:rFonts w:ascii="楷体" w:eastAsia="楷体" w:hAnsi="楷体"/>
          <w:bCs/>
          <w:color w:val="000000"/>
          <w:sz w:val="32"/>
          <w:szCs w:val="32"/>
        </w:rPr>
      </w:pPr>
      <w:r>
        <w:rPr>
          <w:rFonts w:ascii="楷体" w:eastAsia="楷体" w:hAnsi="楷体"/>
          <w:bCs/>
          <w:color w:val="000000"/>
          <w:sz w:val="32"/>
          <w:szCs w:val="32"/>
        </w:rPr>
        <w:br w:type="page"/>
      </w:r>
      <w:r w:rsidRPr="00A15C2C">
        <w:rPr>
          <w:rFonts w:ascii="黑体" w:eastAsia="黑体" w:hAnsi="楷体" w:hint="eastAsia"/>
          <w:bCs/>
          <w:color w:val="000000"/>
          <w:sz w:val="32"/>
          <w:szCs w:val="32"/>
        </w:rPr>
        <w:t>申报创业计划作品情况</w:t>
      </w:r>
    </w:p>
    <w:tbl>
      <w:tblPr>
        <w:tblpPr w:leftFromText="180" w:rightFromText="180" w:vertAnchor="text" w:horzAnchor="margin" w:tblpY="3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8"/>
        <w:gridCol w:w="6714"/>
      </w:tblGrid>
      <w:tr w:rsidR="009A54AC" w:rsidRPr="00C22A90" w:rsidTr="00567CE2">
        <w:trPr>
          <w:cantSplit/>
          <w:trHeight w:val="847"/>
        </w:trPr>
        <w:tc>
          <w:tcPr>
            <w:tcW w:w="1061" w:type="pct"/>
            <w:vAlign w:val="center"/>
          </w:tcPr>
          <w:p w:rsidR="009A54AC" w:rsidRPr="00C22A90" w:rsidRDefault="009A54AC" w:rsidP="00484EC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创业计划全称</w:t>
            </w:r>
          </w:p>
        </w:tc>
        <w:tc>
          <w:tcPr>
            <w:tcW w:w="3939" w:type="pct"/>
            <w:vAlign w:val="center"/>
          </w:tcPr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A54AC" w:rsidRPr="00C22A90" w:rsidTr="00567CE2">
        <w:trPr>
          <w:cantSplit/>
          <w:trHeight w:val="3952"/>
        </w:trPr>
        <w:tc>
          <w:tcPr>
            <w:tcW w:w="1061" w:type="pct"/>
            <w:vAlign w:val="center"/>
          </w:tcPr>
          <w:p w:rsidR="009A54AC" w:rsidRPr="00C22A90" w:rsidRDefault="009A54AC" w:rsidP="00484EC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创业计划类别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(    ) </w:t>
            </w:r>
          </w:p>
        </w:tc>
        <w:tc>
          <w:tcPr>
            <w:tcW w:w="3939" w:type="pct"/>
            <w:vAlign w:val="center"/>
          </w:tcPr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>A.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农林、畜牧、食品及相关产业组；</w:t>
            </w:r>
          </w:p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>B.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生物医药组；</w:t>
            </w:r>
          </w:p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>C.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化工技术、环境科学组；</w:t>
            </w:r>
          </w:p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>D.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电子信息组；</w:t>
            </w:r>
          </w:p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>E.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材料组；</w:t>
            </w:r>
          </w:p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>F.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机械能源组；</w:t>
            </w:r>
          </w:p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>G.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服务咨询组</w:t>
            </w:r>
          </w:p>
        </w:tc>
      </w:tr>
      <w:tr w:rsidR="009A54AC" w:rsidRPr="00C22A90" w:rsidTr="00567CE2">
        <w:trPr>
          <w:cantSplit/>
          <w:trHeight w:val="3664"/>
        </w:trPr>
        <w:tc>
          <w:tcPr>
            <w:tcW w:w="1061" w:type="pct"/>
            <w:vAlign w:val="center"/>
          </w:tcPr>
          <w:p w:rsidR="009A54AC" w:rsidRPr="00C22A90" w:rsidRDefault="009A54AC" w:rsidP="00484EC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创业计划目的与基本思路</w:t>
            </w:r>
          </w:p>
        </w:tc>
        <w:tc>
          <w:tcPr>
            <w:tcW w:w="3939" w:type="pct"/>
            <w:vAlign w:val="center"/>
          </w:tcPr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</w:p>
          <w:p w:rsidR="009A54AC" w:rsidRPr="00C22A90" w:rsidRDefault="009A54AC" w:rsidP="00484EC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A54AC" w:rsidRPr="00C22A90" w:rsidTr="00567CE2">
        <w:trPr>
          <w:cantSplit/>
          <w:trHeight w:val="4101"/>
        </w:trPr>
        <w:tc>
          <w:tcPr>
            <w:tcW w:w="1061" w:type="pct"/>
            <w:vAlign w:val="center"/>
          </w:tcPr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科学性、实用性、创新性</w:t>
            </w:r>
          </w:p>
        </w:tc>
        <w:tc>
          <w:tcPr>
            <w:tcW w:w="3939" w:type="pct"/>
          </w:tcPr>
          <w:p w:rsidR="009A54AC" w:rsidRPr="00C22A90" w:rsidRDefault="009A54AC" w:rsidP="009A54AC">
            <w:pPr>
              <w:spacing w:line="400" w:lineRule="exact"/>
              <w:ind w:firstLineChars="1100" w:firstLine="31680"/>
              <w:rPr>
                <w:sz w:val="28"/>
              </w:rPr>
            </w:pPr>
          </w:p>
        </w:tc>
      </w:tr>
      <w:tr w:rsidR="009A54AC" w:rsidRPr="00C22A90" w:rsidTr="00567CE2">
        <w:trPr>
          <w:cantSplit/>
          <w:trHeight w:val="4101"/>
        </w:trPr>
        <w:tc>
          <w:tcPr>
            <w:tcW w:w="1061" w:type="pct"/>
            <w:vAlign w:val="center"/>
          </w:tcPr>
          <w:p w:rsidR="009A54AC" w:rsidRPr="00C22A90" w:rsidRDefault="009A54AC" w:rsidP="00484EC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创业计划书</w:t>
            </w:r>
          </w:p>
          <w:p w:rsidR="009A54AC" w:rsidRPr="00C22A90" w:rsidRDefault="009A54AC" w:rsidP="00484EC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摘要</w:t>
            </w:r>
          </w:p>
        </w:tc>
        <w:tc>
          <w:tcPr>
            <w:tcW w:w="3939" w:type="pct"/>
          </w:tcPr>
          <w:p w:rsidR="009A54AC" w:rsidRPr="00C22A90" w:rsidRDefault="009A54AC" w:rsidP="009A54AC">
            <w:pPr>
              <w:spacing w:line="400" w:lineRule="exact"/>
              <w:ind w:firstLineChars="1100" w:firstLine="31680"/>
              <w:rPr>
                <w:sz w:val="28"/>
              </w:rPr>
            </w:pPr>
          </w:p>
        </w:tc>
      </w:tr>
      <w:tr w:rsidR="009A54AC" w:rsidRPr="00C22A90" w:rsidTr="00567CE2">
        <w:trPr>
          <w:cantSplit/>
          <w:trHeight w:val="1551"/>
        </w:trPr>
        <w:tc>
          <w:tcPr>
            <w:tcW w:w="1061" w:type="pct"/>
            <w:vAlign w:val="center"/>
          </w:tcPr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作品所处</w:t>
            </w:r>
          </w:p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阶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段</w:t>
            </w:r>
          </w:p>
        </w:tc>
        <w:tc>
          <w:tcPr>
            <w:tcW w:w="3939" w:type="pct"/>
            <w:vAlign w:val="center"/>
          </w:tcPr>
          <w:p w:rsidR="009A54AC" w:rsidRPr="00C22A90" w:rsidRDefault="009A54AC" w:rsidP="00567CE2">
            <w:pPr>
              <w:widowControl/>
              <w:spacing w:before="100" w:beforeAutospacing="1" w:after="100" w:afterAutospacing="1" w:line="48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（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）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A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实验室阶段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B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试验阶段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C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生产阶段</w:t>
            </w:r>
          </w:p>
          <w:p w:rsidR="009A54AC" w:rsidRPr="00C22A90" w:rsidRDefault="009A54AC" w:rsidP="009A54AC">
            <w:pPr>
              <w:widowControl/>
              <w:spacing w:before="100" w:beforeAutospacing="1" w:after="100" w:afterAutospacing="1" w:line="480" w:lineRule="exact"/>
              <w:ind w:firstLineChars="600" w:firstLine="31680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D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运营阶段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  E_________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（自填）</w:t>
            </w:r>
          </w:p>
        </w:tc>
      </w:tr>
      <w:tr w:rsidR="009A54AC" w:rsidRPr="00C22A90" w:rsidTr="00567CE2">
        <w:trPr>
          <w:cantSplit/>
          <w:trHeight w:val="1403"/>
        </w:trPr>
        <w:tc>
          <w:tcPr>
            <w:tcW w:w="1061" w:type="pct"/>
            <w:vAlign w:val="center"/>
          </w:tcPr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作品可展示的形式</w:t>
            </w:r>
          </w:p>
        </w:tc>
        <w:tc>
          <w:tcPr>
            <w:tcW w:w="3939" w:type="pct"/>
            <w:vAlign w:val="center"/>
          </w:tcPr>
          <w:p w:rsidR="009A54AC" w:rsidRPr="00C22A90" w:rsidRDefault="009A54AC" w:rsidP="00567CE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□实物、产品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□模型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 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□图纸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□磁盘</w:t>
            </w:r>
          </w:p>
          <w:p w:rsidR="009A54AC" w:rsidRPr="00C22A90" w:rsidRDefault="009A54AC" w:rsidP="00567CE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□现场演示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□图片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 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□录像</w:t>
            </w:r>
            <w:r w:rsidRPr="00C22A90">
              <w:rPr>
                <w:rFonts w:ascii="仿宋" w:eastAsia="仿宋" w:hAnsi="仿宋"/>
                <w:b/>
                <w:bCs/>
                <w:sz w:val="24"/>
              </w:rPr>
              <w:t xml:space="preserve">    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□样品</w:t>
            </w:r>
          </w:p>
        </w:tc>
      </w:tr>
      <w:tr w:rsidR="009A54AC" w:rsidRPr="00C22A90" w:rsidTr="00567CE2">
        <w:trPr>
          <w:cantSplit/>
          <w:trHeight w:val="6362"/>
        </w:trPr>
        <w:tc>
          <w:tcPr>
            <w:tcW w:w="1061" w:type="pct"/>
            <w:vAlign w:val="center"/>
          </w:tcPr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使用说明、适应范围、推广前景</w:t>
            </w:r>
          </w:p>
          <w:p w:rsidR="009A54AC" w:rsidRPr="00567CE2" w:rsidRDefault="009A54AC" w:rsidP="00567CE2">
            <w:pPr>
              <w:spacing w:line="500" w:lineRule="exact"/>
              <w:jc w:val="center"/>
              <w:rPr>
                <w:rFonts w:ascii="Times New Roman" w:hAnsi="宋体" w:cs="宋体"/>
                <w:color w:val="000000"/>
                <w:kern w:val="0"/>
                <w:sz w:val="24"/>
                <w:szCs w:val="24"/>
              </w:rPr>
            </w:pPr>
            <w:r w:rsidRPr="00231E8B">
              <w:rPr>
                <w:rFonts w:ascii="仿宋" w:eastAsia="仿宋" w:hAnsi="仿宋" w:hint="eastAsia"/>
                <w:b/>
                <w:bCs/>
                <w:sz w:val="24"/>
              </w:rPr>
              <w:t>摘要</w:t>
            </w:r>
          </w:p>
        </w:tc>
        <w:tc>
          <w:tcPr>
            <w:tcW w:w="3939" w:type="pct"/>
          </w:tcPr>
          <w:p w:rsidR="009A54AC" w:rsidRPr="00C22A90" w:rsidRDefault="009A54AC" w:rsidP="009A54AC">
            <w:pPr>
              <w:spacing w:line="400" w:lineRule="exact"/>
              <w:ind w:firstLineChars="1100" w:firstLine="31680"/>
              <w:rPr>
                <w:sz w:val="28"/>
              </w:rPr>
            </w:pPr>
          </w:p>
        </w:tc>
      </w:tr>
      <w:tr w:rsidR="009A54AC" w:rsidRPr="00C22A90" w:rsidTr="00567CE2">
        <w:trPr>
          <w:cantSplit/>
          <w:trHeight w:val="5094"/>
        </w:trPr>
        <w:tc>
          <w:tcPr>
            <w:tcW w:w="1061" w:type="pct"/>
            <w:vAlign w:val="center"/>
          </w:tcPr>
          <w:p w:rsidR="009A54AC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市场分析及经济效益预测</w:t>
            </w:r>
          </w:p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摘要</w:t>
            </w:r>
          </w:p>
        </w:tc>
        <w:tc>
          <w:tcPr>
            <w:tcW w:w="3939" w:type="pct"/>
          </w:tcPr>
          <w:p w:rsidR="009A54AC" w:rsidRPr="00C22A90" w:rsidRDefault="009A54AC" w:rsidP="009A54AC">
            <w:pPr>
              <w:spacing w:line="400" w:lineRule="exact"/>
              <w:ind w:firstLineChars="1100" w:firstLine="31680"/>
              <w:rPr>
                <w:sz w:val="28"/>
              </w:rPr>
            </w:pPr>
          </w:p>
        </w:tc>
      </w:tr>
      <w:tr w:rsidR="009A54AC" w:rsidRPr="00C22A90" w:rsidTr="00567CE2">
        <w:trPr>
          <w:cantSplit/>
          <w:trHeight w:val="4101"/>
        </w:trPr>
        <w:tc>
          <w:tcPr>
            <w:tcW w:w="1061" w:type="pct"/>
            <w:vAlign w:val="center"/>
          </w:tcPr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作品何时、何地、何种机构举行的评比、展示活动或发表登载、所获奖励及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相关</w:t>
            </w: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评定结果</w:t>
            </w:r>
          </w:p>
        </w:tc>
        <w:tc>
          <w:tcPr>
            <w:tcW w:w="3939" w:type="pct"/>
          </w:tcPr>
          <w:p w:rsidR="009A54AC" w:rsidRPr="00C22A90" w:rsidRDefault="009A54AC" w:rsidP="009478CE">
            <w:pPr>
              <w:spacing w:line="400" w:lineRule="exact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（若无请填“无”）</w:t>
            </w:r>
          </w:p>
        </w:tc>
      </w:tr>
      <w:tr w:rsidR="009A54AC" w:rsidRPr="00C22A90" w:rsidTr="00231E8B">
        <w:trPr>
          <w:cantSplit/>
          <w:trHeight w:val="3860"/>
        </w:trPr>
        <w:tc>
          <w:tcPr>
            <w:tcW w:w="1061" w:type="pct"/>
            <w:vAlign w:val="center"/>
          </w:tcPr>
          <w:p w:rsidR="009A54AC" w:rsidRPr="00C22A90" w:rsidRDefault="009A54AC" w:rsidP="00567CE2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C22A90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推荐意见</w:t>
            </w:r>
          </w:p>
        </w:tc>
        <w:tc>
          <w:tcPr>
            <w:tcW w:w="3939" w:type="pct"/>
          </w:tcPr>
          <w:p w:rsidR="009A54AC" w:rsidRPr="00C22A90" w:rsidRDefault="009A54AC" w:rsidP="00567CE2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  <w:p w:rsidR="009A54AC" w:rsidRPr="00C22A90" w:rsidRDefault="009A54AC" w:rsidP="00567CE2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  <w:p w:rsidR="009A54AC" w:rsidRPr="00C22A90" w:rsidRDefault="009A54AC" w:rsidP="00567CE2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  <w:p w:rsidR="009A54AC" w:rsidRPr="00C22A90" w:rsidRDefault="009A54AC" w:rsidP="00567CE2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 xml:space="preserve">                  (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学院盖章）</w:t>
            </w:r>
          </w:p>
          <w:p w:rsidR="009A54AC" w:rsidRPr="00C22A90" w:rsidRDefault="009A54AC" w:rsidP="009A54AC">
            <w:pPr>
              <w:spacing w:line="400" w:lineRule="exact"/>
              <w:ind w:firstLineChars="1100" w:firstLine="31680"/>
              <w:jc w:val="right"/>
              <w:rPr>
                <w:sz w:val="28"/>
              </w:rPr>
            </w:pP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 xml:space="preserve">                              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年</w:t>
            </w: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 xml:space="preserve">     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月</w:t>
            </w:r>
            <w:r w:rsidRPr="00C22A90">
              <w:rPr>
                <w:rFonts w:ascii="楷体" w:eastAsia="楷体" w:hAnsi="楷体"/>
                <w:b/>
                <w:bCs/>
                <w:color w:val="000000"/>
                <w:sz w:val="24"/>
              </w:rPr>
              <w:t xml:space="preserve">     </w:t>
            </w:r>
            <w:r w:rsidRPr="00C22A90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日</w:t>
            </w:r>
          </w:p>
        </w:tc>
      </w:tr>
    </w:tbl>
    <w:p w:rsidR="009A54AC" w:rsidRPr="006D5C7F" w:rsidRDefault="009A54AC" w:rsidP="009C669A">
      <w:pPr>
        <w:widowControl/>
        <w:spacing w:afterLines="50"/>
        <w:rPr>
          <w:rFonts w:ascii="黑体" w:eastAsia="黑体"/>
          <w:sz w:val="30"/>
          <w:szCs w:val="30"/>
        </w:rPr>
      </w:pPr>
      <w:r w:rsidRPr="006D5C7F">
        <w:rPr>
          <w:rFonts w:ascii="黑体" w:eastAsia="黑体" w:hint="eastAsia"/>
          <w:sz w:val="30"/>
          <w:szCs w:val="30"/>
        </w:rPr>
        <w:t>请将团队作品的商业计划书附后。</w:t>
      </w:r>
    </w:p>
    <w:sectPr w:rsidR="009A54AC" w:rsidRPr="006D5C7F" w:rsidSect="00F86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4AC" w:rsidRDefault="009A54AC" w:rsidP="00816F6C">
      <w:r>
        <w:separator/>
      </w:r>
    </w:p>
  </w:endnote>
  <w:endnote w:type="continuationSeparator" w:id="0">
    <w:p w:rsidR="009A54AC" w:rsidRDefault="009A54AC" w:rsidP="00816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4AC" w:rsidRDefault="009A54AC" w:rsidP="00816F6C">
      <w:r>
        <w:separator/>
      </w:r>
    </w:p>
  </w:footnote>
  <w:footnote w:type="continuationSeparator" w:id="0">
    <w:p w:rsidR="009A54AC" w:rsidRDefault="009A54AC" w:rsidP="00816F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52D"/>
    <w:rsid w:val="000156BA"/>
    <w:rsid w:val="00053AB2"/>
    <w:rsid w:val="00071EAA"/>
    <w:rsid w:val="0009370E"/>
    <w:rsid w:val="000A430F"/>
    <w:rsid w:val="001440EC"/>
    <w:rsid w:val="00171590"/>
    <w:rsid w:val="00187C48"/>
    <w:rsid w:val="001A5537"/>
    <w:rsid w:val="001A7705"/>
    <w:rsid w:val="001B31A9"/>
    <w:rsid w:val="001E2681"/>
    <w:rsid w:val="001F1AAB"/>
    <w:rsid w:val="00231E8B"/>
    <w:rsid w:val="0023306B"/>
    <w:rsid w:val="002645EA"/>
    <w:rsid w:val="00284DA0"/>
    <w:rsid w:val="002905F6"/>
    <w:rsid w:val="00292C95"/>
    <w:rsid w:val="00294462"/>
    <w:rsid w:val="002974E6"/>
    <w:rsid w:val="002A05CB"/>
    <w:rsid w:val="002C1960"/>
    <w:rsid w:val="002D1FD1"/>
    <w:rsid w:val="002D32F1"/>
    <w:rsid w:val="00300158"/>
    <w:rsid w:val="0030329B"/>
    <w:rsid w:val="0038075A"/>
    <w:rsid w:val="003A3CAB"/>
    <w:rsid w:val="003B46EF"/>
    <w:rsid w:val="003D1A81"/>
    <w:rsid w:val="003E2755"/>
    <w:rsid w:val="00434B34"/>
    <w:rsid w:val="00445B81"/>
    <w:rsid w:val="00453F1B"/>
    <w:rsid w:val="00480D44"/>
    <w:rsid w:val="00484D99"/>
    <w:rsid w:val="00484ECA"/>
    <w:rsid w:val="00492926"/>
    <w:rsid w:val="00494BCD"/>
    <w:rsid w:val="004A2CA7"/>
    <w:rsid w:val="004A73B5"/>
    <w:rsid w:val="004B1038"/>
    <w:rsid w:val="004E78E7"/>
    <w:rsid w:val="004F0BB5"/>
    <w:rsid w:val="004F4011"/>
    <w:rsid w:val="00516B28"/>
    <w:rsid w:val="0052668E"/>
    <w:rsid w:val="00532DB9"/>
    <w:rsid w:val="00567CE2"/>
    <w:rsid w:val="00567F7E"/>
    <w:rsid w:val="00580ED0"/>
    <w:rsid w:val="005947FA"/>
    <w:rsid w:val="005E3694"/>
    <w:rsid w:val="00601E4F"/>
    <w:rsid w:val="00607E5C"/>
    <w:rsid w:val="00607F1A"/>
    <w:rsid w:val="00615657"/>
    <w:rsid w:val="00631B20"/>
    <w:rsid w:val="00635AF7"/>
    <w:rsid w:val="00661FF8"/>
    <w:rsid w:val="00672685"/>
    <w:rsid w:val="006738E2"/>
    <w:rsid w:val="00673A79"/>
    <w:rsid w:val="00673DBC"/>
    <w:rsid w:val="00681B8C"/>
    <w:rsid w:val="00687845"/>
    <w:rsid w:val="006A21AF"/>
    <w:rsid w:val="006A6BF3"/>
    <w:rsid w:val="006B0A12"/>
    <w:rsid w:val="006D050F"/>
    <w:rsid w:val="006D5C7F"/>
    <w:rsid w:val="006F282E"/>
    <w:rsid w:val="00725722"/>
    <w:rsid w:val="00736D2A"/>
    <w:rsid w:val="00737DA6"/>
    <w:rsid w:val="00747491"/>
    <w:rsid w:val="00753016"/>
    <w:rsid w:val="00773CE3"/>
    <w:rsid w:val="007C190E"/>
    <w:rsid w:val="007C20EA"/>
    <w:rsid w:val="007C2A2D"/>
    <w:rsid w:val="007D1A32"/>
    <w:rsid w:val="007D38E4"/>
    <w:rsid w:val="007E0335"/>
    <w:rsid w:val="007E0722"/>
    <w:rsid w:val="007F4B97"/>
    <w:rsid w:val="00816F6C"/>
    <w:rsid w:val="0081735F"/>
    <w:rsid w:val="00825912"/>
    <w:rsid w:val="008365C7"/>
    <w:rsid w:val="00843093"/>
    <w:rsid w:val="008654F1"/>
    <w:rsid w:val="00875628"/>
    <w:rsid w:val="00880F85"/>
    <w:rsid w:val="00882ECA"/>
    <w:rsid w:val="008A14E4"/>
    <w:rsid w:val="008B4401"/>
    <w:rsid w:val="008C5089"/>
    <w:rsid w:val="008D6F50"/>
    <w:rsid w:val="008E5585"/>
    <w:rsid w:val="008E7619"/>
    <w:rsid w:val="009017B7"/>
    <w:rsid w:val="00935967"/>
    <w:rsid w:val="009466B1"/>
    <w:rsid w:val="009478CE"/>
    <w:rsid w:val="009545E3"/>
    <w:rsid w:val="0097561D"/>
    <w:rsid w:val="009A54AC"/>
    <w:rsid w:val="009C601E"/>
    <w:rsid w:val="009C669A"/>
    <w:rsid w:val="009F6BFF"/>
    <w:rsid w:val="00A0326D"/>
    <w:rsid w:val="00A15C2C"/>
    <w:rsid w:val="00A21A56"/>
    <w:rsid w:val="00A74DD4"/>
    <w:rsid w:val="00A772D4"/>
    <w:rsid w:val="00A835E0"/>
    <w:rsid w:val="00A92164"/>
    <w:rsid w:val="00AE61E2"/>
    <w:rsid w:val="00AE7BC5"/>
    <w:rsid w:val="00B212B2"/>
    <w:rsid w:val="00B41F67"/>
    <w:rsid w:val="00B42FC4"/>
    <w:rsid w:val="00B8191F"/>
    <w:rsid w:val="00B838EB"/>
    <w:rsid w:val="00B9516E"/>
    <w:rsid w:val="00B97A96"/>
    <w:rsid w:val="00BA052D"/>
    <w:rsid w:val="00BC7259"/>
    <w:rsid w:val="00C21DDD"/>
    <w:rsid w:val="00C22A90"/>
    <w:rsid w:val="00C656F6"/>
    <w:rsid w:val="00C82382"/>
    <w:rsid w:val="00CB78EC"/>
    <w:rsid w:val="00CF1816"/>
    <w:rsid w:val="00D04096"/>
    <w:rsid w:val="00D1662A"/>
    <w:rsid w:val="00D26AF4"/>
    <w:rsid w:val="00D963CB"/>
    <w:rsid w:val="00DB4863"/>
    <w:rsid w:val="00DB5FDE"/>
    <w:rsid w:val="00DB6B6C"/>
    <w:rsid w:val="00DD44C7"/>
    <w:rsid w:val="00DD4A2C"/>
    <w:rsid w:val="00E01327"/>
    <w:rsid w:val="00E20202"/>
    <w:rsid w:val="00E30CFF"/>
    <w:rsid w:val="00E44976"/>
    <w:rsid w:val="00E44EF3"/>
    <w:rsid w:val="00E948CD"/>
    <w:rsid w:val="00ED38F0"/>
    <w:rsid w:val="00EE101B"/>
    <w:rsid w:val="00EF4434"/>
    <w:rsid w:val="00F0026C"/>
    <w:rsid w:val="00F1162E"/>
    <w:rsid w:val="00F11C5B"/>
    <w:rsid w:val="00F15BC1"/>
    <w:rsid w:val="00F255F0"/>
    <w:rsid w:val="00F30E81"/>
    <w:rsid w:val="00F3644B"/>
    <w:rsid w:val="00F46F31"/>
    <w:rsid w:val="00F55F67"/>
    <w:rsid w:val="00F67898"/>
    <w:rsid w:val="00F86F7A"/>
    <w:rsid w:val="00F90C0A"/>
    <w:rsid w:val="00FB513D"/>
    <w:rsid w:val="00FC52C3"/>
    <w:rsid w:val="00FD5452"/>
    <w:rsid w:val="00FF1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16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6F6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16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6F6C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84E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4EC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5</Pages>
  <Words>133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微软用户</cp:lastModifiedBy>
  <cp:revision>8</cp:revision>
  <dcterms:created xsi:type="dcterms:W3CDTF">2013-11-11T15:42:00Z</dcterms:created>
  <dcterms:modified xsi:type="dcterms:W3CDTF">2013-11-12T01:47:00Z</dcterms:modified>
</cp:coreProperties>
</file>