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81" w:rsidRPr="00782A1B" w:rsidRDefault="008A5B81" w:rsidP="00131808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十一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8A5B81" w:rsidRDefault="008A5B81" w:rsidP="006E4D50">
      <w:pPr>
        <w:spacing w:afterLines="100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北京林业大学“雷锋奖章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申报表（个人）</w:t>
      </w:r>
    </w:p>
    <w:tbl>
      <w:tblPr>
        <w:tblW w:w="8749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30"/>
        <w:gridCol w:w="2070"/>
        <w:gridCol w:w="540"/>
        <w:gridCol w:w="1080"/>
        <w:gridCol w:w="3529"/>
      </w:tblGrid>
      <w:tr w:rsidR="008A5B81" w:rsidTr="000F2FBB">
        <w:trPr>
          <w:cantSplit/>
        </w:trPr>
        <w:tc>
          <w:tcPr>
            <w:tcW w:w="1530" w:type="dxa"/>
          </w:tcPr>
          <w:p w:rsidR="008A5B81" w:rsidRDefault="008A5B81" w:rsidP="000F2FBB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所在学院（单位）</w:t>
            </w:r>
          </w:p>
        </w:tc>
        <w:tc>
          <w:tcPr>
            <w:tcW w:w="7219" w:type="dxa"/>
            <w:gridSpan w:val="4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A5B81" w:rsidTr="000F2FBB">
        <w:trPr>
          <w:cantSplit/>
        </w:trPr>
        <w:tc>
          <w:tcPr>
            <w:tcW w:w="1530" w:type="dxa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2070" w:type="dxa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别</w:t>
            </w:r>
          </w:p>
        </w:tc>
        <w:tc>
          <w:tcPr>
            <w:tcW w:w="3529" w:type="dxa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A5B81" w:rsidTr="000F2FBB">
        <w:trPr>
          <w:cantSplit/>
        </w:trPr>
        <w:tc>
          <w:tcPr>
            <w:tcW w:w="1530" w:type="dxa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族</w:t>
            </w:r>
          </w:p>
        </w:tc>
        <w:tc>
          <w:tcPr>
            <w:tcW w:w="2070" w:type="dxa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3529" w:type="dxa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A5B81" w:rsidTr="000F2FBB">
        <w:trPr>
          <w:cantSplit/>
        </w:trPr>
        <w:tc>
          <w:tcPr>
            <w:tcW w:w="1530" w:type="dxa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070" w:type="dxa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贯</w:t>
            </w:r>
          </w:p>
        </w:tc>
        <w:tc>
          <w:tcPr>
            <w:tcW w:w="3529" w:type="dxa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A5B81" w:rsidTr="000F2FBB">
        <w:trPr>
          <w:cantSplit/>
        </w:trPr>
        <w:tc>
          <w:tcPr>
            <w:tcW w:w="1530" w:type="dxa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2070" w:type="dxa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级</w:t>
            </w:r>
          </w:p>
        </w:tc>
        <w:tc>
          <w:tcPr>
            <w:tcW w:w="3529" w:type="dxa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A5B81" w:rsidTr="000F2FBB">
        <w:trPr>
          <w:cantSplit/>
        </w:trPr>
        <w:tc>
          <w:tcPr>
            <w:tcW w:w="1530" w:type="dxa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2070" w:type="dxa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3529" w:type="dxa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A5B81" w:rsidTr="000F2FBB">
        <w:trPr>
          <w:cantSplit/>
        </w:trPr>
        <w:tc>
          <w:tcPr>
            <w:tcW w:w="1530" w:type="dxa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7219" w:type="dxa"/>
            <w:gridSpan w:val="4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A5B81" w:rsidTr="000F2FBB">
        <w:trPr>
          <w:cantSplit/>
          <w:trHeight w:val="2925"/>
        </w:trPr>
        <w:tc>
          <w:tcPr>
            <w:tcW w:w="1530" w:type="dxa"/>
            <w:vAlign w:val="center"/>
          </w:tcPr>
          <w:p w:rsidR="008A5B81" w:rsidRDefault="008A5B81" w:rsidP="0013180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主要事迹</w:t>
            </w:r>
          </w:p>
        </w:tc>
        <w:tc>
          <w:tcPr>
            <w:tcW w:w="7219" w:type="dxa"/>
            <w:gridSpan w:val="4"/>
            <w:vAlign w:val="center"/>
          </w:tcPr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</w:tc>
      </w:tr>
      <w:tr w:rsidR="008A5B81" w:rsidTr="000F2FBB">
        <w:trPr>
          <w:cantSplit/>
        </w:trPr>
        <w:tc>
          <w:tcPr>
            <w:tcW w:w="1530" w:type="dxa"/>
            <w:vAlign w:val="center"/>
          </w:tcPr>
          <w:p w:rsidR="008A5B81" w:rsidRDefault="008A5B81" w:rsidP="0013180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曾获奖励</w:t>
            </w:r>
          </w:p>
        </w:tc>
        <w:tc>
          <w:tcPr>
            <w:tcW w:w="7219" w:type="dxa"/>
            <w:gridSpan w:val="4"/>
            <w:vAlign w:val="center"/>
          </w:tcPr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rPr>
                <w:rFonts w:ascii="仿宋_GB2312" w:eastAsia="仿宋_GB2312"/>
                <w:sz w:val="24"/>
              </w:rPr>
            </w:pPr>
          </w:p>
        </w:tc>
      </w:tr>
      <w:tr w:rsidR="008A5B81" w:rsidTr="000F2FBB">
        <w:trPr>
          <w:cantSplit/>
        </w:trPr>
        <w:tc>
          <w:tcPr>
            <w:tcW w:w="4140" w:type="dxa"/>
            <w:gridSpan w:val="3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  <w:tc>
          <w:tcPr>
            <w:tcW w:w="4609" w:type="dxa"/>
            <w:gridSpan w:val="2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8A5B81" w:rsidTr="000F2FBB">
        <w:trPr>
          <w:cantSplit/>
          <w:trHeight w:val="1704"/>
        </w:trPr>
        <w:tc>
          <w:tcPr>
            <w:tcW w:w="4140" w:type="dxa"/>
            <w:gridSpan w:val="3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2"/>
            <w:vAlign w:val="center"/>
          </w:tcPr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8A5B81" w:rsidRDefault="008A5B81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8A5B81" w:rsidRDefault="008A5B81">
      <w:bookmarkStart w:id="0" w:name="_GoBack"/>
      <w:bookmarkEnd w:id="0"/>
    </w:p>
    <w:sectPr w:rsidR="008A5B81" w:rsidSect="004F62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B81" w:rsidRDefault="008A5B81" w:rsidP="00131808">
      <w:r>
        <w:separator/>
      </w:r>
    </w:p>
  </w:endnote>
  <w:endnote w:type="continuationSeparator" w:id="0">
    <w:p w:rsidR="008A5B81" w:rsidRDefault="008A5B81" w:rsidP="00131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B81" w:rsidRDefault="008A5B81" w:rsidP="00131808">
      <w:r>
        <w:separator/>
      </w:r>
    </w:p>
  </w:footnote>
  <w:footnote w:type="continuationSeparator" w:id="0">
    <w:p w:rsidR="008A5B81" w:rsidRDefault="008A5B81" w:rsidP="001318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3B93"/>
    <w:rsid w:val="000B1AB8"/>
    <w:rsid w:val="000F2FBB"/>
    <w:rsid w:val="00131808"/>
    <w:rsid w:val="004672BD"/>
    <w:rsid w:val="004E5300"/>
    <w:rsid w:val="004F6217"/>
    <w:rsid w:val="00633A80"/>
    <w:rsid w:val="006E4D50"/>
    <w:rsid w:val="00782A1B"/>
    <w:rsid w:val="008A5B81"/>
    <w:rsid w:val="00A5796F"/>
    <w:rsid w:val="00DC3B93"/>
    <w:rsid w:val="00F01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80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31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3180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3180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3180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31</Words>
  <Characters>181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微软用户</cp:lastModifiedBy>
  <cp:revision>4</cp:revision>
  <dcterms:created xsi:type="dcterms:W3CDTF">2012-04-10T15:16:00Z</dcterms:created>
  <dcterms:modified xsi:type="dcterms:W3CDTF">2013-04-15T03:39:00Z</dcterms:modified>
</cp:coreProperties>
</file>