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30" w:rsidRPr="00782A1B" w:rsidRDefault="00411630" w:rsidP="00174E2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十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411630" w:rsidRDefault="00411630" w:rsidP="00F15C0E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北京林业大学“雷锋奖章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申报表（集体）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2070"/>
        <w:gridCol w:w="540"/>
        <w:gridCol w:w="1080"/>
        <w:gridCol w:w="3529"/>
      </w:tblGrid>
      <w:tr w:rsidR="00411630" w:rsidTr="007D7257">
        <w:trPr>
          <w:cantSplit/>
        </w:trPr>
        <w:tc>
          <w:tcPr>
            <w:tcW w:w="1530" w:type="dxa"/>
          </w:tcPr>
          <w:p w:rsidR="00411630" w:rsidRDefault="00411630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  <w:trHeight w:val="587"/>
        </w:trPr>
        <w:tc>
          <w:tcPr>
            <w:tcW w:w="153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所在班级（社团）</w:t>
            </w:r>
          </w:p>
        </w:tc>
        <w:tc>
          <w:tcPr>
            <w:tcW w:w="7219" w:type="dxa"/>
            <w:gridSpan w:val="4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  <w:trHeight w:val="587"/>
        </w:trPr>
        <w:tc>
          <w:tcPr>
            <w:tcW w:w="153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系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07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  <w:trHeight w:val="550"/>
        </w:trPr>
        <w:tc>
          <w:tcPr>
            <w:tcW w:w="153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  <w:trHeight w:val="2925"/>
        </w:trPr>
        <w:tc>
          <w:tcPr>
            <w:tcW w:w="153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主要事迹</w:t>
            </w:r>
          </w:p>
        </w:tc>
        <w:tc>
          <w:tcPr>
            <w:tcW w:w="7219" w:type="dxa"/>
            <w:gridSpan w:val="4"/>
            <w:vAlign w:val="center"/>
          </w:tcPr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</w:trPr>
        <w:tc>
          <w:tcPr>
            <w:tcW w:w="1530" w:type="dxa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411630" w:rsidTr="007D7257">
        <w:trPr>
          <w:cantSplit/>
        </w:trPr>
        <w:tc>
          <w:tcPr>
            <w:tcW w:w="4140" w:type="dxa"/>
            <w:gridSpan w:val="3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411630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411630" w:rsidRDefault="00411630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11630" w:rsidRDefault="00411630" w:rsidP="00174E21"/>
    <w:p w:rsidR="00411630" w:rsidRDefault="00411630"/>
    <w:sectPr w:rsidR="00411630" w:rsidSect="008B7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630" w:rsidRDefault="00411630" w:rsidP="00174E21">
      <w:r>
        <w:separator/>
      </w:r>
    </w:p>
  </w:endnote>
  <w:endnote w:type="continuationSeparator" w:id="0">
    <w:p w:rsidR="00411630" w:rsidRDefault="00411630" w:rsidP="00174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630" w:rsidRDefault="00411630" w:rsidP="00174E21">
      <w:r>
        <w:separator/>
      </w:r>
    </w:p>
  </w:footnote>
  <w:footnote w:type="continuationSeparator" w:id="0">
    <w:p w:rsidR="00411630" w:rsidRDefault="00411630" w:rsidP="00174E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95E"/>
    <w:rsid w:val="0009662B"/>
    <w:rsid w:val="00174E21"/>
    <w:rsid w:val="00411630"/>
    <w:rsid w:val="004E5300"/>
    <w:rsid w:val="00782A1B"/>
    <w:rsid w:val="00795CB7"/>
    <w:rsid w:val="007D7257"/>
    <w:rsid w:val="007E01C0"/>
    <w:rsid w:val="0089095E"/>
    <w:rsid w:val="008A5975"/>
    <w:rsid w:val="008B7B16"/>
    <w:rsid w:val="009333FA"/>
    <w:rsid w:val="00B107C1"/>
    <w:rsid w:val="00E5490A"/>
    <w:rsid w:val="00F1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2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74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74E2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74E2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4E2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</Words>
  <Characters>139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微软用户</cp:lastModifiedBy>
  <cp:revision>5</cp:revision>
  <dcterms:created xsi:type="dcterms:W3CDTF">2012-04-10T12:22:00Z</dcterms:created>
  <dcterms:modified xsi:type="dcterms:W3CDTF">2013-04-15T03:37:00Z</dcterms:modified>
</cp:coreProperties>
</file>