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F6A" w:rsidRPr="00782A1B" w:rsidRDefault="002B2F6A" w:rsidP="00E57016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九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2B2F6A" w:rsidRDefault="002B2F6A" w:rsidP="00792C01">
      <w:pPr>
        <w:spacing w:afterLines="100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北京林业大学“五四红旗团支部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30"/>
        <w:gridCol w:w="2070"/>
        <w:gridCol w:w="540"/>
        <w:gridCol w:w="1080"/>
        <w:gridCol w:w="3529"/>
      </w:tblGrid>
      <w:tr w:rsidR="002B2F6A" w:rsidTr="007D7257">
        <w:trPr>
          <w:cantSplit/>
        </w:trPr>
        <w:tc>
          <w:tcPr>
            <w:tcW w:w="1530" w:type="dxa"/>
          </w:tcPr>
          <w:p w:rsidR="002B2F6A" w:rsidRDefault="002B2F6A" w:rsidP="007D7257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所在学院（单位）</w:t>
            </w:r>
          </w:p>
        </w:tc>
        <w:tc>
          <w:tcPr>
            <w:tcW w:w="7219" w:type="dxa"/>
            <w:gridSpan w:val="4"/>
            <w:vAlign w:val="center"/>
          </w:tcPr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B2F6A" w:rsidTr="0044576B">
        <w:trPr>
          <w:cantSplit/>
          <w:trHeight w:val="587"/>
        </w:trPr>
        <w:tc>
          <w:tcPr>
            <w:tcW w:w="1530" w:type="dxa"/>
            <w:vAlign w:val="center"/>
          </w:tcPr>
          <w:p w:rsidR="002B2F6A" w:rsidRDefault="002B2F6A" w:rsidP="0044576B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所在班级（社团）</w:t>
            </w:r>
          </w:p>
        </w:tc>
        <w:tc>
          <w:tcPr>
            <w:tcW w:w="7219" w:type="dxa"/>
            <w:gridSpan w:val="4"/>
            <w:vAlign w:val="center"/>
          </w:tcPr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B2F6A" w:rsidTr="007D7257">
        <w:trPr>
          <w:cantSplit/>
          <w:trHeight w:val="587"/>
        </w:trPr>
        <w:tc>
          <w:tcPr>
            <w:tcW w:w="1530" w:type="dxa"/>
            <w:vAlign w:val="center"/>
          </w:tcPr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系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</w:p>
        </w:tc>
        <w:tc>
          <w:tcPr>
            <w:tcW w:w="2070" w:type="dxa"/>
            <w:vAlign w:val="center"/>
          </w:tcPr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联系方式</w:t>
            </w:r>
          </w:p>
        </w:tc>
        <w:tc>
          <w:tcPr>
            <w:tcW w:w="3529" w:type="dxa"/>
          </w:tcPr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B2F6A" w:rsidTr="007D7257">
        <w:trPr>
          <w:cantSplit/>
          <w:trHeight w:val="550"/>
        </w:trPr>
        <w:tc>
          <w:tcPr>
            <w:tcW w:w="1530" w:type="dxa"/>
            <w:vAlign w:val="center"/>
          </w:tcPr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vAlign w:val="center"/>
          </w:tcPr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B2F6A" w:rsidTr="007D7257">
        <w:trPr>
          <w:cantSplit/>
          <w:trHeight w:val="2925"/>
        </w:trPr>
        <w:tc>
          <w:tcPr>
            <w:tcW w:w="1530" w:type="dxa"/>
            <w:vAlign w:val="center"/>
          </w:tcPr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工作情况</w:t>
            </w: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简介</w:t>
            </w:r>
          </w:p>
        </w:tc>
        <w:tc>
          <w:tcPr>
            <w:tcW w:w="7219" w:type="dxa"/>
            <w:gridSpan w:val="4"/>
            <w:vAlign w:val="center"/>
          </w:tcPr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2B2F6A" w:rsidTr="007D7257">
        <w:trPr>
          <w:cantSplit/>
        </w:trPr>
        <w:tc>
          <w:tcPr>
            <w:tcW w:w="1530" w:type="dxa"/>
            <w:vAlign w:val="center"/>
          </w:tcPr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vAlign w:val="center"/>
          </w:tcPr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2B2F6A" w:rsidTr="007D7257">
        <w:trPr>
          <w:cantSplit/>
        </w:trPr>
        <w:tc>
          <w:tcPr>
            <w:tcW w:w="4140" w:type="dxa"/>
            <w:gridSpan w:val="3"/>
            <w:vAlign w:val="center"/>
          </w:tcPr>
          <w:p w:rsidR="002B2F6A" w:rsidRDefault="002B2F6A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4609" w:type="dxa"/>
            <w:gridSpan w:val="2"/>
            <w:vAlign w:val="center"/>
          </w:tcPr>
          <w:p w:rsidR="002B2F6A" w:rsidRDefault="002B2F6A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2B2F6A" w:rsidTr="007D7257">
        <w:trPr>
          <w:cantSplit/>
          <w:trHeight w:val="1704"/>
        </w:trPr>
        <w:tc>
          <w:tcPr>
            <w:tcW w:w="4140" w:type="dxa"/>
            <w:gridSpan w:val="3"/>
            <w:vAlign w:val="center"/>
          </w:tcPr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vAlign w:val="center"/>
          </w:tcPr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2B2F6A" w:rsidRDefault="002B2F6A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2B2F6A" w:rsidRDefault="002B2F6A"/>
    <w:sectPr w:rsidR="002B2F6A" w:rsidSect="000104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F6A" w:rsidRDefault="002B2F6A" w:rsidP="00E57016">
      <w:r>
        <w:separator/>
      </w:r>
    </w:p>
  </w:endnote>
  <w:endnote w:type="continuationSeparator" w:id="0">
    <w:p w:rsidR="002B2F6A" w:rsidRDefault="002B2F6A" w:rsidP="00E57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F6A" w:rsidRDefault="002B2F6A" w:rsidP="00E57016">
      <w:r>
        <w:separator/>
      </w:r>
    </w:p>
  </w:footnote>
  <w:footnote w:type="continuationSeparator" w:id="0">
    <w:p w:rsidR="002B2F6A" w:rsidRDefault="002B2F6A" w:rsidP="00E570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E60"/>
    <w:rsid w:val="0001043C"/>
    <w:rsid w:val="0009662B"/>
    <w:rsid w:val="001F18A3"/>
    <w:rsid w:val="002B2F6A"/>
    <w:rsid w:val="0044576B"/>
    <w:rsid w:val="004E5300"/>
    <w:rsid w:val="00782A1B"/>
    <w:rsid w:val="00792C01"/>
    <w:rsid w:val="007D7257"/>
    <w:rsid w:val="009241FA"/>
    <w:rsid w:val="00A17D22"/>
    <w:rsid w:val="00D00A85"/>
    <w:rsid w:val="00DB7B83"/>
    <w:rsid w:val="00E57016"/>
    <w:rsid w:val="00E6612C"/>
    <w:rsid w:val="00EC4E60"/>
    <w:rsid w:val="00F40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016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57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701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5701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701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24</Words>
  <Characters>140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微软用户</cp:lastModifiedBy>
  <cp:revision>8</cp:revision>
  <dcterms:created xsi:type="dcterms:W3CDTF">2012-04-10T12:20:00Z</dcterms:created>
  <dcterms:modified xsi:type="dcterms:W3CDTF">2013-04-15T03:36:00Z</dcterms:modified>
</cp:coreProperties>
</file>